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75D35" w14:textId="2BFFB1DF" w:rsidR="00D665F5" w:rsidRPr="0086555E" w:rsidRDefault="00186CF2" w:rsidP="00D665F5">
      <w:pPr>
        <w:spacing w:after="240"/>
        <w:jc w:val="right"/>
        <w:rPr>
          <w:sz w:val="24"/>
          <w:szCs w:val="24"/>
        </w:rPr>
      </w:pPr>
      <w:bookmarkStart w:id="0" w:name="_Hlk52197885"/>
      <w:r w:rsidRPr="0086555E">
        <w:rPr>
          <w:sz w:val="24"/>
          <w:szCs w:val="24"/>
        </w:rPr>
        <w:t>Poznań</w:t>
      </w:r>
      <w:r w:rsidR="00D665F5" w:rsidRPr="0086555E">
        <w:rPr>
          <w:sz w:val="24"/>
          <w:szCs w:val="24"/>
        </w:rPr>
        <w:t xml:space="preserve"> dnia: </w:t>
      </w:r>
      <w:r w:rsidRPr="0086555E">
        <w:rPr>
          <w:sz w:val="24"/>
          <w:szCs w:val="24"/>
        </w:rPr>
        <w:t>2023-11-</w:t>
      </w:r>
      <w:r w:rsidR="00757776">
        <w:rPr>
          <w:sz w:val="24"/>
          <w:szCs w:val="24"/>
        </w:rPr>
        <w:t>22</w:t>
      </w:r>
    </w:p>
    <w:p w14:paraId="7FBCA99E" w14:textId="77777777" w:rsidR="00186CF2" w:rsidRPr="0086555E" w:rsidRDefault="00186CF2" w:rsidP="00577BC6">
      <w:pPr>
        <w:spacing w:after="40"/>
        <w:rPr>
          <w:b/>
          <w:bCs/>
          <w:sz w:val="24"/>
          <w:szCs w:val="24"/>
        </w:rPr>
      </w:pPr>
      <w:r w:rsidRPr="0086555E">
        <w:rPr>
          <w:b/>
          <w:bCs/>
          <w:sz w:val="24"/>
          <w:szCs w:val="24"/>
        </w:rPr>
        <w:t>Szpital Wojewódzki w Poznaniu</w:t>
      </w:r>
    </w:p>
    <w:p w14:paraId="03C419CC" w14:textId="77777777" w:rsidR="00D665F5" w:rsidRPr="0086555E" w:rsidRDefault="00186CF2" w:rsidP="00577BC6">
      <w:pPr>
        <w:spacing w:after="40"/>
        <w:rPr>
          <w:b/>
          <w:bCs/>
          <w:sz w:val="24"/>
          <w:szCs w:val="24"/>
        </w:rPr>
      </w:pPr>
      <w:r w:rsidRPr="0086555E">
        <w:rPr>
          <w:b/>
          <w:bCs/>
          <w:sz w:val="24"/>
          <w:szCs w:val="24"/>
        </w:rPr>
        <w:t>Dział Zamówień Publicznych</w:t>
      </w:r>
    </w:p>
    <w:p w14:paraId="151E6348" w14:textId="77777777" w:rsidR="00D665F5" w:rsidRPr="0086555E" w:rsidRDefault="00186CF2" w:rsidP="00D665F5">
      <w:pPr>
        <w:rPr>
          <w:sz w:val="24"/>
          <w:szCs w:val="24"/>
        </w:rPr>
      </w:pPr>
      <w:r w:rsidRPr="0086555E">
        <w:rPr>
          <w:sz w:val="24"/>
          <w:szCs w:val="24"/>
        </w:rPr>
        <w:t>Juraszów</w:t>
      </w:r>
      <w:r w:rsidR="00D665F5" w:rsidRPr="0086555E">
        <w:rPr>
          <w:sz w:val="24"/>
          <w:szCs w:val="24"/>
        </w:rPr>
        <w:t xml:space="preserve"> </w:t>
      </w:r>
      <w:r w:rsidRPr="0086555E">
        <w:rPr>
          <w:sz w:val="24"/>
          <w:szCs w:val="24"/>
        </w:rPr>
        <w:t>7/19</w:t>
      </w:r>
    </w:p>
    <w:p w14:paraId="49D36F29" w14:textId="77777777" w:rsidR="00D665F5" w:rsidRPr="0086555E" w:rsidRDefault="00186CF2" w:rsidP="00D665F5">
      <w:pPr>
        <w:rPr>
          <w:sz w:val="24"/>
          <w:szCs w:val="24"/>
        </w:rPr>
      </w:pPr>
      <w:r w:rsidRPr="0086555E">
        <w:rPr>
          <w:sz w:val="24"/>
          <w:szCs w:val="24"/>
        </w:rPr>
        <w:t>60-479</w:t>
      </w:r>
      <w:r w:rsidR="00D665F5" w:rsidRPr="0086555E">
        <w:rPr>
          <w:sz w:val="24"/>
          <w:szCs w:val="24"/>
        </w:rPr>
        <w:t xml:space="preserve"> </w:t>
      </w:r>
      <w:r w:rsidRPr="0086555E">
        <w:rPr>
          <w:sz w:val="24"/>
          <w:szCs w:val="24"/>
        </w:rPr>
        <w:t>Poznań</w:t>
      </w:r>
    </w:p>
    <w:p w14:paraId="433033F6" w14:textId="77777777" w:rsidR="00D665F5" w:rsidRPr="0086555E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42B8D2D0" w14:textId="77777777" w:rsidR="00A80738" w:rsidRPr="0086555E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86555E">
        <w:rPr>
          <w:sz w:val="24"/>
          <w:szCs w:val="24"/>
        </w:rPr>
        <w:t>Znak sprawy:</w:t>
      </w:r>
      <w:r w:rsidRPr="0086555E">
        <w:rPr>
          <w:b/>
          <w:sz w:val="24"/>
          <w:szCs w:val="24"/>
        </w:rPr>
        <w:t xml:space="preserve"> </w:t>
      </w:r>
      <w:r w:rsidR="00186CF2" w:rsidRPr="0086555E">
        <w:rPr>
          <w:b/>
          <w:sz w:val="24"/>
          <w:szCs w:val="24"/>
        </w:rPr>
        <w:t>SZW/DZP/123/2023</w:t>
      </w:r>
      <w:r w:rsidR="00A80738" w:rsidRPr="0086555E">
        <w:rPr>
          <w:sz w:val="24"/>
          <w:szCs w:val="24"/>
        </w:rPr>
        <w:tab/>
        <w:t xml:space="preserve"> </w:t>
      </w:r>
    </w:p>
    <w:p w14:paraId="477C40CA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4CE6D50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DAB1AD6" w14:textId="77777777" w:rsidR="00757776" w:rsidRPr="00A44C15" w:rsidRDefault="00757776" w:rsidP="00757776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2"/>
          <w:szCs w:val="22"/>
        </w:rPr>
      </w:pPr>
      <w:r w:rsidRPr="00A44C15">
        <w:rPr>
          <w:b/>
          <w:spacing w:val="20"/>
          <w:sz w:val="22"/>
          <w:szCs w:val="22"/>
        </w:rPr>
        <w:t>INFORMACJA Z OTWARCIA OFERT</w:t>
      </w:r>
      <w:r>
        <w:rPr>
          <w:b/>
          <w:spacing w:val="20"/>
          <w:sz w:val="22"/>
          <w:szCs w:val="22"/>
        </w:rPr>
        <w:t xml:space="preserve"> – po zastosowaniu art. 223 ust. 2 pkt. 2</w:t>
      </w:r>
    </w:p>
    <w:p w14:paraId="3C9F85E9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4EE10479" w14:textId="2196DCE4" w:rsidR="00C659E2" w:rsidRPr="0086555E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86555E">
        <w:rPr>
          <w:bCs/>
          <w:sz w:val="24"/>
          <w:szCs w:val="24"/>
        </w:rPr>
        <w:t xml:space="preserve">Dotyczy </w:t>
      </w:r>
      <w:r w:rsidRPr="0086555E">
        <w:rPr>
          <w:sz w:val="24"/>
          <w:szCs w:val="24"/>
        </w:rPr>
        <w:t xml:space="preserve">postępowania o udzielenie zamówienia publicznego prowadzonego w trybie </w:t>
      </w:r>
      <w:r w:rsidR="00186CF2" w:rsidRPr="0086555E">
        <w:rPr>
          <w:sz w:val="24"/>
          <w:szCs w:val="24"/>
        </w:rPr>
        <w:t xml:space="preserve"> podstawowy</w:t>
      </w:r>
      <w:r w:rsidR="0086555E">
        <w:rPr>
          <w:sz w:val="24"/>
          <w:szCs w:val="24"/>
        </w:rPr>
        <w:t>m</w:t>
      </w:r>
      <w:r w:rsidR="00186CF2" w:rsidRPr="0086555E">
        <w:rPr>
          <w:sz w:val="24"/>
          <w:szCs w:val="24"/>
        </w:rPr>
        <w:t xml:space="preserve"> bez negocjacji - art. 275 pkt. 1 ustawy </w:t>
      </w:r>
      <w:proofErr w:type="spellStart"/>
      <w:r w:rsidR="00186CF2" w:rsidRPr="0086555E">
        <w:rPr>
          <w:sz w:val="24"/>
          <w:szCs w:val="24"/>
        </w:rPr>
        <w:t>Pzp</w:t>
      </w:r>
      <w:proofErr w:type="spellEnd"/>
      <w:r w:rsidRPr="0086555E">
        <w:rPr>
          <w:sz w:val="24"/>
          <w:szCs w:val="24"/>
        </w:rPr>
        <w:t xml:space="preserve"> na:</w:t>
      </w:r>
    </w:p>
    <w:p w14:paraId="29758514" w14:textId="58A08E14" w:rsidR="00A80738" w:rsidRPr="0086555E" w:rsidRDefault="00186CF2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86555E">
        <w:rPr>
          <w:b/>
          <w:szCs w:val="24"/>
        </w:rPr>
        <w:t xml:space="preserve">Wykonanie wraz z dostawą i montażem mebli pod wymiar oraz zakup wyposażenia meblowego i innego dla zadania pn.: Integracja aptek szpitalnych w Centralną Aptekę Szpitalną w szpitalu </w:t>
      </w:r>
      <w:r w:rsidR="0086555E" w:rsidRPr="0086555E">
        <w:rPr>
          <w:b/>
          <w:szCs w:val="24"/>
        </w:rPr>
        <w:t>Wojewódzkim</w:t>
      </w:r>
      <w:r w:rsidRPr="0086555E">
        <w:rPr>
          <w:b/>
          <w:szCs w:val="24"/>
        </w:rPr>
        <w:t xml:space="preserve"> w Poznaniu - wyposażenie</w:t>
      </w:r>
    </w:p>
    <w:p w14:paraId="1C7F120E" w14:textId="77777777" w:rsidR="00D665F5" w:rsidRPr="0086555E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86555E">
        <w:rPr>
          <w:sz w:val="24"/>
          <w:szCs w:val="24"/>
        </w:rPr>
        <w:t>Zamawiający, działając na podstawie art. 22</w:t>
      </w:r>
      <w:r w:rsidR="00FC7F5E" w:rsidRPr="0086555E">
        <w:rPr>
          <w:sz w:val="24"/>
          <w:szCs w:val="24"/>
        </w:rPr>
        <w:t>2</w:t>
      </w:r>
      <w:r w:rsidRPr="0086555E">
        <w:rPr>
          <w:sz w:val="24"/>
          <w:szCs w:val="24"/>
        </w:rPr>
        <w:t xml:space="preserve"> ust. 5 </w:t>
      </w:r>
      <w:r w:rsidRPr="0086555E">
        <w:rPr>
          <w:bCs/>
          <w:sz w:val="24"/>
          <w:szCs w:val="24"/>
        </w:rPr>
        <w:t>ustawy z dnia 11 września 2019 r. Prawo zamówień publicznych</w:t>
      </w:r>
      <w:r w:rsidRPr="0086555E">
        <w:rPr>
          <w:sz w:val="24"/>
          <w:szCs w:val="24"/>
        </w:rPr>
        <w:t xml:space="preserve"> </w:t>
      </w:r>
      <w:r w:rsidR="00186CF2" w:rsidRPr="0086555E">
        <w:rPr>
          <w:sz w:val="24"/>
          <w:szCs w:val="24"/>
        </w:rPr>
        <w:t>(</w:t>
      </w:r>
      <w:proofErr w:type="spellStart"/>
      <w:r w:rsidR="00186CF2" w:rsidRPr="0086555E">
        <w:rPr>
          <w:sz w:val="24"/>
          <w:szCs w:val="24"/>
        </w:rPr>
        <w:t>t.j</w:t>
      </w:r>
      <w:proofErr w:type="spellEnd"/>
      <w:r w:rsidR="00186CF2" w:rsidRPr="0086555E">
        <w:rPr>
          <w:sz w:val="24"/>
          <w:szCs w:val="24"/>
        </w:rPr>
        <w:t>. Dz. U. z 2022r. poz. 1710)</w:t>
      </w:r>
      <w:r w:rsidR="00490DC0" w:rsidRPr="0086555E">
        <w:rPr>
          <w:sz w:val="24"/>
          <w:szCs w:val="24"/>
        </w:rPr>
        <w:t xml:space="preserve"> </w:t>
      </w:r>
      <w:r w:rsidRPr="0086555E">
        <w:rPr>
          <w:sz w:val="24"/>
          <w:szCs w:val="24"/>
        </w:rPr>
        <w:t>udostępnia</w:t>
      </w:r>
      <w:r w:rsidR="00F95C33" w:rsidRPr="0086555E">
        <w:rPr>
          <w:sz w:val="24"/>
          <w:szCs w:val="24"/>
        </w:rPr>
        <w:t xml:space="preserve"> </w:t>
      </w:r>
      <w:r w:rsidR="004C7E9B" w:rsidRPr="0086555E">
        <w:rPr>
          <w:sz w:val="24"/>
          <w:szCs w:val="24"/>
        </w:rPr>
        <w:t>informacj</w:t>
      </w:r>
      <w:r w:rsidR="00577BC6" w:rsidRPr="0086555E">
        <w:rPr>
          <w:sz w:val="24"/>
          <w:szCs w:val="24"/>
        </w:rPr>
        <w:t>ę</w:t>
      </w:r>
      <w:r w:rsidR="00035488" w:rsidRPr="0086555E">
        <w:rPr>
          <w:sz w:val="24"/>
          <w:szCs w:val="24"/>
        </w:rPr>
        <w:t xml:space="preserve"> z otwarcia ofert</w:t>
      </w:r>
      <w:r w:rsidR="00577BC6" w:rsidRPr="0086555E">
        <w:rPr>
          <w:sz w:val="24"/>
          <w:szCs w:val="24"/>
        </w:rPr>
        <w:t>.</w:t>
      </w:r>
    </w:p>
    <w:p w14:paraId="259C94EC" w14:textId="77777777" w:rsid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</w:p>
    <w:p w14:paraId="261AAA3B" w14:textId="76473A82" w:rsidR="00886AEA" w:rsidRP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  <w:r w:rsidRPr="00886AEA">
        <w:rPr>
          <w:i/>
          <w:iCs/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14:paraId="19C180D7" w14:textId="2A564E57" w:rsidR="00886AEA" w:rsidRP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  <w:r w:rsidRPr="00886AEA">
        <w:rPr>
          <w:i/>
          <w:iCs/>
          <w:sz w:val="24"/>
          <w:szCs w:val="24"/>
        </w:rPr>
        <w:t>Zadanie 1 -20 000,00 zł brutto</w:t>
      </w:r>
    </w:p>
    <w:p w14:paraId="39372B23" w14:textId="72543ECD" w:rsidR="00886AEA" w:rsidRP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  <w:r w:rsidRPr="00886AEA">
        <w:rPr>
          <w:i/>
          <w:iCs/>
          <w:sz w:val="24"/>
          <w:szCs w:val="24"/>
        </w:rPr>
        <w:t>Zadanie 2 -38 160,00 zł brutto</w:t>
      </w:r>
    </w:p>
    <w:p w14:paraId="51E468FE" w14:textId="75098C7E" w:rsidR="00A80738" w:rsidRPr="0086555E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86555E">
        <w:rPr>
          <w:sz w:val="24"/>
          <w:szCs w:val="24"/>
        </w:rPr>
        <w:t>Podczas otwarcia ofert, mającego miejsce</w:t>
      </w:r>
      <w:r w:rsidR="00FF4AB1" w:rsidRPr="0086555E">
        <w:rPr>
          <w:sz w:val="24"/>
          <w:szCs w:val="24"/>
        </w:rPr>
        <w:t xml:space="preserve"> w dniu </w:t>
      </w:r>
      <w:r w:rsidR="00186CF2" w:rsidRPr="0086555E">
        <w:rPr>
          <w:sz w:val="24"/>
          <w:szCs w:val="24"/>
        </w:rPr>
        <w:t>07/11/2023</w:t>
      </w:r>
      <w:r w:rsidR="00FF4AB1" w:rsidRPr="0086555E">
        <w:rPr>
          <w:sz w:val="24"/>
          <w:szCs w:val="24"/>
        </w:rPr>
        <w:t xml:space="preserve"> o godz. </w:t>
      </w:r>
      <w:r w:rsidR="00186CF2" w:rsidRPr="0086555E">
        <w:rPr>
          <w:sz w:val="24"/>
          <w:szCs w:val="24"/>
        </w:rPr>
        <w:t>10:00</w:t>
      </w:r>
      <w:r w:rsidRPr="0086555E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86555E" w14:paraId="5576234D" w14:textId="77777777" w:rsidTr="00C82837">
        <w:tc>
          <w:tcPr>
            <w:tcW w:w="993" w:type="dxa"/>
            <w:shd w:val="clear" w:color="auto" w:fill="auto"/>
            <w:vAlign w:val="center"/>
          </w:tcPr>
          <w:p w14:paraId="429CC42C" w14:textId="77777777" w:rsidR="006B27ED" w:rsidRPr="0086555E" w:rsidRDefault="006B27ED" w:rsidP="00C82837">
            <w:pPr>
              <w:spacing w:before="120" w:after="120"/>
              <w:jc w:val="center"/>
            </w:pPr>
            <w:r w:rsidRPr="0086555E"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1E950B" w14:textId="77777777" w:rsidR="006B27ED" w:rsidRPr="0086555E" w:rsidRDefault="006B27ED" w:rsidP="00C82837">
            <w:pPr>
              <w:spacing w:before="120" w:after="120"/>
              <w:jc w:val="center"/>
            </w:pPr>
            <w:r w:rsidRPr="0086555E">
              <w:t>Nr</w:t>
            </w:r>
            <w:r w:rsidR="00C82837" w:rsidRPr="0086555E">
              <w:t xml:space="preserve"> </w:t>
            </w:r>
            <w:r w:rsidRPr="0086555E"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7487E4C" w14:textId="77777777" w:rsidR="006B27ED" w:rsidRPr="0086555E" w:rsidRDefault="006B27ED" w:rsidP="00BB547B">
            <w:pPr>
              <w:spacing w:before="120" w:after="120"/>
              <w:jc w:val="center"/>
            </w:pPr>
            <w:r w:rsidRPr="0086555E">
              <w:t>Nazwa 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21DF08" w14:textId="77777777" w:rsidR="006B27ED" w:rsidRPr="0086555E" w:rsidRDefault="006B27ED" w:rsidP="00C82837">
            <w:pPr>
              <w:spacing w:before="120" w:after="120"/>
              <w:jc w:val="center"/>
            </w:pPr>
            <w:r w:rsidRPr="0086555E">
              <w:t>Cena oferty</w:t>
            </w:r>
          </w:p>
        </w:tc>
      </w:tr>
      <w:tr w:rsidR="00186CF2" w:rsidRPr="0086555E" w14:paraId="6830A427" w14:textId="77777777" w:rsidTr="001216A9">
        <w:tc>
          <w:tcPr>
            <w:tcW w:w="993" w:type="dxa"/>
            <w:shd w:val="clear" w:color="auto" w:fill="auto"/>
            <w:vAlign w:val="center"/>
          </w:tcPr>
          <w:p w14:paraId="3035224E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71E24E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4110" w:type="dxa"/>
            <w:shd w:val="clear" w:color="auto" w:fill="auto"/>
          </w:tcPr>
          <w:p w14:paraId="09038742" w14:textId="77777777" w:rsidR="00186CF2" w:rsidRPr="0086555E" w:rsidRDefault="00186CF2" w:rsidP="001216A9">
            <w:pPr>
              <w:spacing w:before="80"/>
            </w:pPr>
            <w:proofErr w:type="spellStart"/>
            <w:r w:rsidRPr="0086555E">
              <w:t>Tronus</w:t>
            </w:r>
            <w:proofErr w:type="spellEnd"/>
            <w:r w:rsidRPr="0086555E">
              <w:t xml:space="preserve"> Polska Sp. z o.o.</w:t>
            </w:r>
          </w:p>
          <w:p w14:paraId="676895F0" w14:textId="4D2252CA" w:rsidR="00186CF2" w:rsidRPr="0086555E" w:rsidRDefault="0086555E" w:rsidP="001216A9">
            <w:r>
              <w:t xml:space="preserve">ul. </w:t>
            </w:r>
            <w:r w:rsidR="00186CF2" w:rsidRPr="0086555E">
              <w:t xml:space="preserve">Ordona 2a </w:t>
            </w:r>
          </w:p>
          <w:p w14:paraId="324D0EEA" w14:textId="77777777" w:rsidR="00186CF2" w:rsidRPr="0086555E" w:rsidRDefault="00186CF2" w:rsidP="001216A9">
            <w:pPr>
              <w:spacing w:after="80"/>
              <w:jc w:val="both"/>
            </w:pPr>
            <w:r w:rsidRPr="0086555E">
              <w:t>01-237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41E665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24 880.44 zł</w:t>
            </w:r>
          </w:p>
        </w:tc>
      </w:tr>
      <w:tr w:rsidR="00186CF2" w:rsidRPr="0086555E" w14:paraId="339C8644" w14:textId="77777777" w:rsidTr="001216A9">
        <w:tc>
          <w:tcPr>
            <w:tcW w:w="993" w:type="dxa"/>
            <w:shd w:val="clear" w:color="auto" w:fill="auto"/>
            <w:vAlign w:val="center"/>
          </w:tcPr>
          <w:p w14:paraId="2D1668DA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C13043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4110" w:type="dxa"/>
            <w:shd w:val="clear" w:color="auto" w:fill="auto"/>
          </w:tcPr>
          <w:p w14:paraId="4165559A" w14:textId="77777777" w:rsidR="00186CF2" w:rsidRPr="0086555E" w:rsidRDefault="00186CF2" w:rsidP="001216A9">
            <w:pPr>
              <w:spacing w:before="80"/>
            </w:pPr>
            <w:proofErr w:type="spellStart"/>
            <w:r w:rsidRPr="0086555E">
              <w:t>Tronus</w:t>
            </w:r>
            <w:proofErr w:type="spellEnd"/>
            <w:r w:rsidRPr="0086555E">
              <w:t xml:space="preserve"> Polska Sp. z o.o.</w:t>
            </w:r>
          </w:p>
          <w:p w14:paraId="6791D7EC" w14:textId="4FECC434" w:rsidR="00186CF2" w:rsidRPr="0086555E" w:rsidRDefault="0086555E" w:rsidP="001216A9">
            <w:r>
              <w:t xml:space="preserve">ul. </w:t>
            </w:r>
            <w:r w:rsidR="00186CF2" w:rsidRPr="0086555E">
              <w:t xml:space="preserve">Ordona 2a </w:t>
            </w:r>
          </w:p>
          <w:p w14:paraId="611576E9" w14:textId="77777777" w:rsidR="00186CF2" w:rsidRPr="0086555E" w:rsidRDefault="00186CF2" w:rsidP="001216A9">
            <w:pPr>
              <w:spacing w:after="80"/>
              <w:jc w:val="both"/>
            </w:pPr>
            <w:r w:rsidRPr="0086555E">
              <w:t>01-237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7FC45B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53 460.97 zł</w:t>
            </w:r>
          </w:p>
        </w:tc>
      </w:tr>
      <w:tr w:rsidR="00186CF2" w:rsidRPr="0086555E" w14:paraId="638A5106" w14:textId="77777777" w:rsidTr="001216A9">
        <w:tc>
          <w:tcPr>
            <w:tcW w:w="993" w:type="dxa"/>
            <w:shd w:val="clear" w:color="auto" w:fill="auto"/>
            <w:vAlign w:val="center"/>
          </w:tcPr>
          <w:p w14:paraId="16D7A2D1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8DE3AC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4110" w:type="dxa"/>
            <w:shd w:val="clear" w:color="auto" w:fill="auto"/>
          </w:tcPr>
          <w:p w14:paraId="03641CB9" w14:textId="05AA711E" w:rsidR="00186CF2" w:rsidRPr="0086555E" w:rsidRDefault="00186CF2" w:rsidP="001216A9">
            <w:pPr>
              <w:spacing w:before="80"/>
            </w:pPr>
            <w:r w:rsidRPr="0086555E">
              <w:t>P.H.U. BMS SP.J. Z. B</w:t>
            </w:r>
            <w:r w:rsidR="0086555E">
              <w:t>ielecki</w:t>
            </w:r>
          </w:p>
          <w:p w14:paraId="32AE9384" w14:textId="297CF76B" w:rsidR="00186CF2" w:rsidRPr="0086555E" w:rsidRDefault="0086555E" w:rsidP="001216A9">
            <w:r>
              <w:t xml:space="preserve">ul. </w:t>
            </w:r>
            <w:r w:rsidR="00186CF2" w:rsidRPr="0086555E">
              <w:t>S</w:t>
            </w:r>
            <w:r>
              <w:t>taszica</w:t>
            </w:r>
            <w:r w:rsidR="00186CF2" w:rsidRPr="0086555E">
              <w:t xml:space="preserve"> 22 </w:t>
            </w:r>
          </w:p>
          <w:p w14:paraId="6E5DEC2B" w14:textId="38E7C1BD" w:rsidR="00186CF2" w:rsidRPr="0086555E" w:rsidRDefault="00186CF2" w:rsidP="001216A9">
            <w:pPr>
              <w:spacing w:after="80"/>
              <w:jc w:val="both"/>
            </w:pPr>
            <w:r w:rsidRPr="0086555E">
              <w:t>82-500 K</w:t>
            </w:r>
            <w:r w:rsidR="0086555E">
              <w:t>widzyn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3A16D3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18 696.00 zł</w:t>
            </w:r>
          </w:p>
        </w:tc>
      </w:tr>
      <w:tr w:rsidR="00186CF2" w:rsidRPr="0086555E" w14:paraId="113F0A31" w14:textId="77777777" w:rsidTr="001216A9">
        <w:tc>
          <w:tcPr>
            <w:tcW w:w="993" w:type="dxa"/>
            <w:shd w:val="clear" w:color="auto" w:fill="auto"/>
            <w:vAlign w:val="center"/>
          </w:tcPr>
          <w:p w14:paraId="4C53521C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1CA79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4110" w:type="dxa"/>
            <w:shd w:val="clear" w:color="auto" w:fill="auto"/>
          </w:tcPr>
          <w:p w14:paraId="154156AE" w14:textId="180B7E19" w:rsidR="00186CF2" w:rsidRPr="0086555E" w:rsidRDefault="00186CF2" w:rsidP="001216A9">
            <w:pPr>
              <w:spacing w:before="80"/>
            </w:pPr>
            <w:r w:rsidRPr="0086555E">
              <w:t>P.H.U. BMS SP.J. Z. B</w:t>
            </w:r>
            <w:r w:rsidR="0086555E">
              <w:t>ielecki</w:t>
            </w:r>
          </w:p>
          <w:p w14:paraId="06A71912" w14:textId="4BE49540" w:rsidR="00186CF2" w:rsidRPr="0086555E" w:rsidRDefault="0086555E" w:rsidP="001216A9">
            <w:r>
              <w:t>ul. Staszica</w:t>
            </w:r>
            <w:r w:rsidR="00186CF2" w:rsidRPr="0086555E">
              <w:t xml:space="preserve"> 22 </w:t>
            </w:r>
          </w:p>
          <w:p w14:paraId="5379826F" w14:textId="0DE69F67" w:rsidR="00186CF2" w:rsidRPr="0086555E" w:rsidRDefault="00186CF2" w:rsidP="001216A9">
            <w:pPr>
              <w:spacing w:after="80"/>
              <w:jc w:val="both"/>
            </w:pPr>
            <w:r w:rsidRPr="0086555E">
              <w:t>82-500 K</w:t>
            </w:r>
            <w:r w:rsidR="0086555E">
              <w:t>widzyn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89FDB9" w14:textId="77777777" w:rsidR="00186CF2" w:rsidRPr="00757776" w:rsidRDefault="00186CF2" w:rsidP="001216A9">
            <w:pPr>
              <w:spacing w:before="80" w:after="80"/>
              <w:jc w:val="center"/>
              <w:rPr>
                <w:dstrike/>
              </w:rPr>
            </w:pPr>
            <w:r w:rsidRPr="00757776">
              <w:rPr>
                <w:dstrike/>
              </w:rPr>
              <w:t>26 363.77 zł</w:t>
            </w:r>
          </w:p>
          <w:p w14:paraId="778DAD52" w14:textId="345F33D2" w:rsidR="00757776" w:rsidRPr="0086555E" w:rsidRDefault="00757776" w:rsidP="001216A9">
            <w:pPr>
              <w:spacing w:before="80" w:after="80"/>
              <w:jc w:val="center"/>
            </w:pPr>
            <w:r w:rsidRPr="00757776">
              <w:rPr>
                <w:color w:val="FF0000"/>
              </w:rPr>
              <w:t>26 004.36 zł</w:t>
            </w:r>
          </w:p>
        </w:tc>
      </w:tr>
      <w:bookmarkEnd w:id="0"/>
    </w:tbl>
    <w:p w14:paraId="0A992349" w14:textId="77777777" w:rsidR="00757776" w:rsidRDefault="00757776" w:rsidP="001919B0">
      <w:pPr>
        <w:spacing w:line="360" w:lineRule="auto"/>
        <w:ind w:left="3117" w:firstLine="423"/>
        <w:jc w:val="center"/>
        <w:rPr>
          <w:i/>
          <w:sz w:val="22"/>
          <w:szCs w:val="22"/>
        </w:rPr>
      </w:pPr>
    </w:p>
    <w:p w14:paraId="412F2B24" w14:textId="77777777" w:rsidR="00F867C5" w:rsidRDefault="00F867C5" w:rsidP="00F867C5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4996D96C" w14:textId="77777777" w:rsidR="00F867C5" w:rsidRDefault="00F867C5" w:rsidP="00F867C5">
      <w:pPr>
        <w:ind w:left="2832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3B1FD9CE" w14:textId="77777777" w:rsidR="00F867C5" w:rsidRDefault="00F867C5" w:rsidP="00F867C5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79B3A27E" w14:textId="00A1022D" w:rsidR="00C236D3" w:rsidRPr="0086555E" w:rsidRDefault="00F867C5" w:rsidP="001919B0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sectPr w:rsidR="00C236D3" w:rsidRPr="00865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5D1E5" w14:textId="77777777" w:rsidR="000A6D51" w:rsidRDefault="000A6D51">
      <w:r>
        <w:separator/>
      </w:r>
    </w:p>
  </w:endnote>
  <w:endnote w:type="continuationSeparator" w:id="0">
    <w:p w14:paraId="50B72876" w14:textId="77777777" w:rsidR="000A6D51" w:rsidRDefault="000A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0AA01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856C222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901CF" w14:textId="338DEDAE" w:rsidR="009F189D" w:rsidRDefault="00342693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AC5D62" wp14:editId="37FB0224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50150585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AEF45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527566A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7ABF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82DE155" w14:textId="77777777" w:rsidR="009F189D" w:rsidRDefault="009F189D">
    <w:pPr>
      <w:pStyle w:val="Stopka"/>
      <w:tabs>
        <w:tab w:val="clear" w:pos="4536"/>
      </w:tabs>
      <w:jc w:val="center"/>
    </w:pPr>
  </w:p>
  <w:p w14:paraId="332A3BBE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9CEE" w14:textId="77777777" w:rsidR="000A6D51" w:rsidRDefault="000A6D51">
      <w:r>
        <w:separator/>
      </w:r>
    </w:p>
  </w:footnote>
  <w:footnote w:type="continuationSeparator" w:id="0">
    <w:p w14:paraId="6E00A225" w14:textId="77777777" w:rsidR="000A6D51" w:rsidRDefault="000A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3578" w14:textId="77777777" w:rsidR="00186CF2" w:rsidRDefault="00186C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67DA" w14:textId="77777777" w:rsidR="00186CF2" w:rsidRDefault="00186C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AC3D" w14:textId="77777777" w:rsidR="00186CF2" w:rsidRDefault="00186CF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51"/>
    <w:rsid w:val="00007727"/>
    <w:rsid w:val="00017720"/>
    <w:rsid w:val="00035488"/>
    <w:rsid w:val="000A6D51"/>
    <w:rsid w:val="000D7F25"/>
    <w:rsid w:val="000E00E5"/>
    <w:rsid w:val="00173B20"/>
    <w:rsid w:val="00186CF2"/>
    <w:rsid w:val="001919B0"/>
    <w:rsid w:val="001C69FF"/>
    <w:rsid w:val="0023318D"/>
    <w:rsid w:val="00342693"/>
    <w:rsid w:val="003D72FD"/>
    <w:rsid w:val="00423179"/>
    <w:rsid w:val="00490DC0"/>
    <w:rsid w:val="00493F8C"/>
    <w:rsid w:val="004C7E9B"/>
    <w:rsid w:val="005614F2"/>
    <w:rsid w:val="00577BC6"/>
    <w:rsid w:val="0069085C"/>
    <w:rsid w:val="006B27ED"/>
    <w:rsid w:val="00757776"/>
    <w:rsid w:val="00843263"/>
    <w:rsid w:val="00861E75"/>
    <w:rsid w:val="0086555E"/>
    <w:rsid w:val="00886AEA"/>
    <w:rsid w:val="009D19BD"/>
    <w:rsid w:val="009F189D"/>
    <w:rsid w:val="00A80738"/>
    <w:rsid w:val="00BB547B"/>
    <w:rsid w:val="00C236D3"/>
    <w:rsid w:val="00C659E2"/>
    <w:rsid w:val="00C82837"/>
    <w:rsid w:val="00CA3D66"/>
    <w:rsid w:val="00CB0802"/>
    <w:rsid w:val="00D665F5"/>
    <w:rsid w:val="00D7128F"/>
    <w:rsid w:val="00EA3476"/>
    <w:rsid w:val="00F16C60"/>
    <w:rsid w:val="00F867C5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8C3E0C"/>
  <w15:chartTrackingRefBased/>
  <w15:docId w15:val="{C9A11193-A85D-4BDA-B288-D08C88025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86AE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8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46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243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7</cp:revision>
  <dcterms:created xsi:type="dcterms:W3CDTF">2023-11-07T12:39:00Z</dcterms:created>
  <dcterms:modified xsi:type="dcterms:W3CDTF">2023-11-22T11:15:00Z</dcterms:modified>
</cp:coreProperties>
</file>